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444805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444805"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  <w:p w:rsidR="00ED3C45" w:rsidRPr="007C02F0" w:rsidRDefault="00444805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do komplexu </w:t>
            </w:r>
            <w:proofErr w:type="spellStart"/>
            <w:r>
              <w:rPr>
                <w:rFonts w:ascii="Arial" w:hAnsi="Arial" w:cs="Arial"/>
                <w:b/>
                <w:sz w:val="36"/>
                <w:szCs w:val="36"/>
              </w:rPr>
              <w:t>bl</w:t>
            </w:r>
            <w:proofErr w:type="spellEnd"/>
            <w:r>
              <w:rPr>
                <w:rFonts w:ascii="Arial" w:hAnsi="Arial" w:cs="Arial"/>
                <w:b/>
                <w:sz w:val="36"/>
                <w:szCs w:val="36"/>
              </w:rPr>
              <w:t>. 86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D9684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44805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444805">
              <w:rPr>
                <w:rFonts w:ascii="Arial" w:hAnsi="Arial" w:cs="Arial"/>
                <w:b/>
                <w:sz w:val="24"/>
              </w:rPr>
              <w:t>2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 w:rsidSect="00ED2411">
      <w:footerReference w:type="even" r:id="rId7"/>
      <w:footerReference w:type="default" r:id="rId8"/>
      <w:pgSz w:w="11907" w:h="16840"/>
      <w:pgMar w:top="1418" w:right="1418" w:bottom="567" w:left="1418" w:header="709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A41" w:rsidRDefault="00DC0A41">
      <w:r>
        <w:separator/>
      </w:r>
    </w:p>
  </w:endnote>
  <w:endnote w:type="continuationSeparator" w:id="0">
    <w:p w:rsidR="00DC0A41" w:rsidRDefault="00DC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D2411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A41" w:rsidRDefault="00DC0A41">
      <w:r>
        <w:separator/>
      </w:r>
    </w:p>
  </w:footnote>
  <w:footnote w:type="continuationSeparator" w:id="0">
    <w:p w:rsidR="00DC0A41" w:rsidRDefault="00DC0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0558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70A37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480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7E56C7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0A41"/>
    <w:rsid w:val="00DC44FE"/>
    <w:rsid w:val="00E10E30"/>
    <w:rsid w:val="00E55116"/>
    <w:rsid w:val="00E718BA"/>
    <w:rsid w:val="00E74C6D"/>
    <w:rsid w:val="00EA027C"/>
    <w:rsid w:val="00EA5B39"/>
    <w:rsid w:val="00ED2411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0</TotalTime>
  <Pages>1</Pages>
  <Words>69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2017-06-08T15:48:00Z</cp:lastPrinted>
  <dcterms:created xsi:type="dcterms:W3CDTF">2017-06-08T15:48:00Z</dcterms:created>
  <dcterms:modified xsi:type="dcterms:W3CDTF">2017-06-08T15:48:00Z</dcterms:modified>
</cp:coreProperties>
</file>